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E4232" w14:textId="4F9926C9" w:rsidR="00185273" w:rsidRDefault="00957C4C" w:rsidP="006601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WRYXWORTH (alias GYAN)</w:t>
      </w:r>
      <w:r>
        <w:rPr>
          <w:rFonts w:ascii="Times New Roman" w:hAnsi="Times New Roman" w:cs="Times New Roman"/>
          <w:sz w:val="24"/>
          <w:szCs w:val="24"/>
        </w:rPr>
        <w:t xml:space="preserve">      (fl.1455)</w:t>
      </w:r>
    </w:p>
    <w:p w14:paraId="4171CA75" w14:textId="75762224" w:rsidR="00957C4C" w:rsidRDefault="00957C4C" w:rsidP="006601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King’s armourer.</w:t>
      </w:r>
    </w:p>
    <w:p w14:paraId="5008B876" w14:textId="79996A98" w:rsidR="00957C4C" w:rsidRDefault="00957C4C" w:rsidP="006601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9B405C" w14:textId="1800B5B5" w:rsidR="00957C4C" w:rsidRDefault="00957C4C" w:rsidP="006601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47A1A4" w14:textId="6DA42E8C" w:rsidR="00957C4C" w:rsidRDefault="00957C4C" w:rsidP="006601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>He and Thomas Wykham of Swalcliffe, Oxfordshire(q.v.), made a plaint of</w:t>
      </w:r>
    </w:p>
    <w:p w14:paraId="34112E82" w14:textId="77777777" w:rsidR="00957C4C" w:rsidRDefault="00957C4C" w:rsidP="00957C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debt against Perceval Wykham of Swalcliffe(q.v.) and John Porter of</w:t>
      </w:r>
    </w:p>
    <w:p w14:paraId="123206DF" w14:textId="77777777" w:rsidR="00957C4C" w:rsidRDefault="00957C4C" w:rsidP="00957C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Holwell Grange, Oxfordshire(q.v.).</w:t>
      </w:r>
    </w:p>
    <w:p w14:paraId="243E6418" w14:textId="1B2E8EE9" w:rsidR="00957C4C" w:rsidRDefault="00957C4C" w:rsidP="00957C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https://waalt.uh.edu/index.php/CP40/776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44C8569" w14:textId="77777777" w:rsidR="00422205" w:rsidRDefault="00422205" w:rsidP="00422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Robert Levermore(q.v.) brought a plaint of debt against him, William Pende of</w:t>
      </w:r>
    </w:p>
    <w:p w14:paraId="76A6DB11" w14:textId="77777777" w:rsidR="00422205" w:rsidRDefault="00422205" w:rsidP="00422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draper(q.v.), Thomas Bosse of Hamme St.George, Devon(q.v.), </w:t>
      </w:r>
    </w:p>
    <w:p w14:paraId="7A2F17C7" w14:textId="77777777" w:rsidR="00422205" w:rsidRDefault="00422205" w:rsidP="0042220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Dobbe of Chilmelegh(q.v.) and Richard Ree of Exeter(q.v.).</w:t>
      </w:r>
    </w:p>
    <w:p w14:paraId="642D2E0D" w14:textId="3F97C764" w:rsidR="00422205" w:rsidRDefault="00422205" w:rsidP="00957C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892A059" w14:textId="77777777" w:rsidR="00957C4C" w:rsidRDefault="00957C4C" w:rsidP="00957C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E2F93" w14:textId="77777777" w:rsidR="00957C4C" w:rsidRDefault="00957C4C" w:rsidP="00957C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9AAF0A" w14:textId="5F3718B3" w:rsidR="00957C4C" w:rsidRDefault="00957C4C" w:rsidP="00957C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</w:t>
      </w:r>
      <w:r w:rsidR="00422205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2022</w:t>
      </w:r>
      <w:r w:rsidR="00F43F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41605F" w14:textId="28FCA601" w:rsidR="00422205" w:rsidRDefault="00422205" w:rsidP="00957C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2022</w:t>
      </w:r>
    </w:p>
    <w:p w14:paraId="4746E704" w14:textId="63956447" w:rsidR="00F43FC3" w:rsidRPr="00F43FC3" w:rsidRDefault="00F43FC3" w:rsidP="007819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DA655" w14:textId="1C6CF723" w:rsidR="007819A7" w:rsidRPr="007819A7" w:rsidRDefault="007819A7" w:rsidP="007819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1386E0" w14:textId="03884BFF" w:rsidR="007819A7" w:rsidRPr="007819A7" w:rsidRDefault="007819A7" w:rsidP="007819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2295D0" w14:textId="3DA379DF" w:rsidR="002F2E21" w:rsidRPr="002F2E21" w:rsidRDefault="002F2E21" w:rsidP="002F2E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D75457" w14:textId="29951D34" w:rsidR="002F2E21" w:rsidRPr="002F2E21" w:rsidRDefault="002F2E21" w:rsidP="004669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FA181E" w14:textId="6C261B96" w:rsidR="004669DA" w:rsidRPr="004669DA" w:rsidRDefault="004669DA" w:rsidP="004669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92B57D" w14:textId="300E83F7" w:rsidR="004669DA" w:rsidRPr="004669DA" w:rsidRDefault="004669DA" w:rsidP="00A25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CDBFF6" w14:textId="23BF18EE" w:rsidR="00A25292" w:rsidRPr="00A25292" w:rsidRDefault="00A25292" w:rsidP="00231B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922675" w14:textId="74A913C0" w:rsidR="00231B59" w:rsidRPr="00231B59" w:rsidRDefault="00231B59" w:rsidP="00231B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3ADEBA" w14:textId="3D18DC2A" w:rsidR="00231B59" w:rsidRPr="00231B59" w:rsidRDefault="00231B59" w:rsidP="00231B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31B59" w:rsidRPr="00231B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5F0E5" w14:textId="77777777" w:rsidR="003A4303" w:rsidRDefault="003A4303" w:rsidP="009139A6">
      <w:r>
        <w:separator/>
      </w:r>
    </w:p>
  </w:endnote>
  <w:endnote w:type="continuationSeparator" w:id="0">
    <w:p w14:paraId="4F7E7B78" w14:textId="77777777" w:rsidR="003A4303" w:rsidRDefault="003A43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152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16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5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E1E3" w14:textId="77777777" w:rsidR="003A4303" w:rsidRDefault="003A4303" w:rsidP="009139A6">
      <w:r>
        <w:separator/>
      </w:r>
    </w:p>
  </w:footnote>
  <w:footnote w:type="continuationSeparator" w:id="0">
    <w:p w14:paraId="4BAEE8DC" w14:textId="77777777" w:rsidR="003A4303" w:rsidRDefault="003A43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15E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A7A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F5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303"/>
    <w:rsid w:val="000666E0"/>
    <w:rsid w:val="0007247E"/>
    <w:rsid w:val="00077756"/>
    <w:rsid w:val="000A03F9"/>
    <w:rsid w:val="000B0B68"/>
    <w:rsid w:val="00133EC3"/>
    <w:rsid w:val="00185273"/>
    <w:rsid w:val="00231B59"/>
    <w:rsid w:val="002510B7"/>
    <w:rsid w:val="002F13DC"/>
    <w:rsid w:val="002F2E21"/>
    <w:rsid w:val="003A4303"/>
    <w:rsid w:val="00422205"/>
    <w:rsid w:val="004669DA"/>
    <w:rsid w:val="00483754"/>
    <w:rsid w:val="005516BC"/>
    <w:rsid w:val="005C130B"/>
    <w:rsid w:val="006537EE"/>
    <w:rsid w:val="006601A8"/>
    <w:rsid w:val="007819A7"/>
    <w:rsid w:val="007F7DA4"/>
    <w:rsid w:val="00826F5C"/>
    <w:rsid w:val="009139A6"/>
    <w:rsid w:val="009448BB"/>
    <w:rsid w:val="00957C4C"/>
    <w:rsid w:val="009F0592"/>
    <w:rsid w:val="009F39DF"/>
    <w:rsid w:val="00A25292"/>
    <w:rsid w:val="00A3176C"/>
    <w:rsid w:val="00AE65F8"/>
    <w:rsid w:val="00BA00AB"/>
    <w:rsid w:val="00BE715F"/>
    <w:rsid w:val="00CB4ED9"/>
    <w:rsid w:val="00DC4AAD"/>
    <w:rsid w:val="00EB3209"/>
    <w:rsid w:val="00F43FC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B5A1C"/>
  <w15:chartTrackingRefBased/>
  <w15:docId w15:val="{9B0E7A14-FBD0-45FA-8792-198E08E8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7D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7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88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285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2022-05-25T15:24:00Z</dcterms:created>
  <dcterms:modified xsi:type="dcterms:W3CDTF">2022-05-26T20:46:00Z</dcterms:modified>
</cp:coreProperties>
</file>